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269" w:rsidRDefault="00CD6897" w:rsidP="0061326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1326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E43B7">
        <w:rPr>
          <w:rFonts w:ascii="Corbel" w:hAnsi="Corbel"/>
          <w:b/>
          <w:smallCaps/>
          <w:sz w:val="24"/>
          <w:szCs w:val="24"/>
        </w:rPr>
        <w:t xml:space="preserve"> </w:t>
      </w:r>
      <w:r w:rsidR="00E33B75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85747A" w:rsidP="00BC17F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8E788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33B75">
        <w:rPr>
          <w:rFonts w:ascii="Corbel" w:hAnsi="Corbel"/>
          <w:i/>
          <w:smallCaps/>
          <w:sz w:val="24"/>
          <w:szCs w:val="24"/>
        </w:rPr>
        <w:t>2025-2026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A7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0ABC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Wybrane problemy przestępczości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E33B75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A691F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A1235E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A02AA4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E7053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13269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9A691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9A691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123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A69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167B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:rsidR="009A691F" w:rsidRPr="00B169DF" w:rsidRDefault="009A69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A69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rofilaktyki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społecznej, prawnych podstaw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profilaktyki i resocjalizacji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,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9A691F" w:rsidRPr="00B41021" w:rsidTr="009A691F">
        <w:tc>
          <w:tcPr>
            <w:tcW w:w="1679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A691F" w:rsidRPr="00B41021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>Zdefiniuje pojęcie przestępstwa, przestępczości, paradygmatu kryminologicznego, określi przedmiot badań kryminologii, dokona analizy definicji oraz wskaże</w:t>
            </w:r>
            <w:r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K_W06 </w:t>
            </w:r>
          </w:p>
          <w:p w:rsidR="009A691F" w:rsidRPr="00855D92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kryminogenne znaczenie zaburzonych więzi społecznych w świetle wybranych koncepcji kryminologicznych. 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interpretacji teorii przestępczości, wykorzystując je do wyjaśnienia problemów </w:t>
            </w:r>
            <w:r>
              <w:rPr>
                <w:rFonts w:ascii="Corbel" w:hAnsi="Corbel"/>
                <w:sz w:val="24"/>
                <w:szCs w:val="24"/>
              </w:rPr>
              <w:t>z zakresu profilaktyki i resocjalizacji.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rPr>
          <w:trHeight w:val="986"/>
        </w:trPr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  <w:vAlign w:val="center"/>
          </w:tcPr>
          <w:p w:rsidR="009A691F" w:rsidRPr="009538F1" w:rsidRDefault="009A691F" w:rsidP="00EB35E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>Oceni własny poziom wiedzy z zakresu</w:t>
            </w:r>
            <w:r w:rsidR="005E43B7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wybranych problemów</w:t>
            </w:r>
            <w:r w:rsidR="005E43B7">
              <w:rPr>
                <w:rFonts w:ascii="Corbel" w:hAnsi="Corbel"/>
                <w:sz w:val="24"/>
              </w:rPr>
              <w:t xml:space="preserve"> </w:t>
            </w:r>
            <w:r w:rsidRPr="009538F1">
              <w:rPr>
                <w:rFonts w:ascii="Corbel" w:hAnsi="Corbel"/>
                <w:sz w:val="24"/>
              </w:rPr>
              <w:t xml:space="preserve">przestępczości, uzupełni i poszerzy wiadomości nabyte w trakcie zajęć poprzez samokształcenie. 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D40729" w:rsidRDefault="00D4072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729" w:rsidRPr="005D48DD" w:rsidRDefault="00D40729" w:rsidP="00EB35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48D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pojęć. Podstawowe działy kryminologii oraz ich przedmiot badań. Profilaktyka kryminologiczna i kryminalistyczna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jako zjawisko społeczne. Podstawowe źródła informacji o przestępczości</w:t>
            </w:r>
            <w:r w:rsidRPr="005D48DD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Pr="005D48DD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 xml:space="preserve">Paradygmaty kryminologiczne – kryminologia klasyczna, pozytywistyczna, antynaturalistyczna, neoklasyczna. Zapobieganie przestępczości w świetle założeń </w:t>
            </w:r>
            <w:r w:rsidRPr="005D48DD">
              <w:rPr>
                <w:rFonts w:ascii="Corbel" w:hAnsi="Corbel" w:cs="Times New Roman"/>
                <w:lang w:val="pl-PL"/>
              </w:rPr>
              <w:lastRenderedPageBreak/>
              <w:t>charakterystycznych dla poszczególnych paradygmatów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lastRenderedPageBreak/>
              <w:t>Biopsychiczny kierunek w kryminologii pozytywistycznej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Podstawowe nurty kryminologii antynaturalistycznej: teoria stygmatyzacji, nurt fenomenologiczny, konflikt społeczny (kryminologia konfliktowa i radykalna).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Klasyfikacje przestępstw.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przeciwko mieniu.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 użyciem przemocy – czyny przeciwko życiu i zdrowiu.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o charakterze seksualnym.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zorganizowana i terroryzm.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Skala zjawiska przestępczości, poczucie zagrożenia, obraz p</w:t>
            </w:r>
            <w:r w:rsidR="00D40729" w:rsidRPr="005D48DD">
              <w:rPr>
                <w:rFonts w:ascii="Corbel" w:hAnsi="Corbel" w:cs="Times New Roman"/>
                <w:lang w:val="pl-PL"/>
              </w:rPr>
              <w:t>rzestępczoś</w:t>
            </w:r>
            <w:r w:rsidRPr="005D48DD">
              <w:rPr>
                <w:rFonts w:ascii="Corbel" w:hAnsi="Corbel" w:cs="Times New Roman"/>
                <w:lang w:val="pl-PL"/>
              </w:rPr>
              <w:t>ci</w:t>
            </w:r>
            <w:r w:rsidR="00D40729" w:rsidRPr="005D48DD">
              <w:rPr>
                <w:rFonts w:ascii="Corbel" w:hAnsi="Corbel" w:cs="Times New Roman"/>
                <w:lang w:val="pl-PL"/>
              </w:rPr>
              <w:t xml:space="preserve"> w </w:t>
            </w:r>
            <w:r w:rsidRPr="005D48DD">
              <w:rPr>
                <w:rFonts w:ascii="Corbel" w:hAnsi="Corbel" w:cs="Times New Roman"/>
                <w:lang w:val="pl-PL"/>
              </w:rPr>
              <w:t>mediach.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Ofiara przestępstwa – wybrane zagadnienia wiktymologiczne.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D40729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807DD" w:rsidRDefault="00042B0C" w:rsidP="00D807DD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  <w:r w:rsidR="00D807DD">
        <w:rPr>
          <w:rFonts w:ascii="Corbel" w:hAnsi="Corbel"/>
          <w:sz w:val="24"/>
          <w:szCs w:val="24"/>
        </w:rPr>
        <w:t>.</w:t>
      </w: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103"/>
        <w:gridCol w:w="2233"/>
      </w:tblGrid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A72863" w:rsidTr="00EB35ED">
        <w:trPr>
          <w:trHeight w:val="373"/>
        </w:trPr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A72863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8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D148D" w:rsidRPr="00857738" w:rsidRDefault="0028173C" w:rsidP="005D148D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="005D148D" w:rsidRPr="00857738">
              <w:rPr>
                <w:rFonts w:ascii="Corbel" w:hAnsi="Corbel"/>
                <w:smallCaps/>
                <w:sz w:val="24"/>
                <w:szCs w:val="24"/>
              </w:rPr>
              <w:t xml:space="preserve">. </w:t>
            </w:r>
            <w:r w:rsidR="00857738"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="00857738"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5 tematów wybranych przez egzaminatora</w:t>
            </w:r>
            <w:r w:rsidR="00857738" w:rsidRPr="00857738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="00857738"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="005D148D" w:rsidRPr="00857738">
              <w:rPr>
                <w:rFonts w:ascii="Corbel" w:hAnsi="Corbel"/>
                <w:sz w:val="24"/>
                <w:szCs w:val="24"/>
              </w:rPr>
              <w:t>powiedź na każd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y z nich podlega</w:t>
            </w:r>
            <w:r w:rsidR="005D148D" w:rsidRPr="00857738">
              <w:rPr>
                <w:rFonts w:ascii="Corbel" w:hAnsi="Corbel"/>
                <w:sz w:val="24"/>
                <w:szCs w:val="24"/>
              </w:rPr>
              <w:t xml:space="preserve"> punktacji, student może uzyskać od 4 do 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0</w:t>
            </w:r>
            <w:r w:rsidR="005D148D" w:rsidRPr="00857738">
              <w:rPr>
                <w:rFonts w:ascii="Corbel" w:hAnsi="Corbel"/>
                <w:sz w:val="24"/>
                <w:szCs w:val="24"/>
              </w:rPr>
              <w:t xml:space="preserve"> punktów.</w:t>
            </w:r>
          </w:p>
          <w:p w:rsidR="0085747A" w:rsidRPr="00857738" w:rsidRDefault="0085747A" w:rsidP="005D48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Kryteria oceny: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Pr="00857738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5D148D" w:rsidRDefault="005D148D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</w:t>
            </w:r>
            <w:r w:rsidR="00857738" w:rsidRPr="00857738">
              <w:rPr>
                <w:rFonts w:ascii="Corbel" w:hAnsi="Corbel"/>
                <w:sz w:val="24"/>
                <w:szCs w:val="24"/>
              </w:rPr>
              <w:t>.</w:t>
            </w:r>
          </w:p>
          <w:p w:rsidR="00857738" w:rsidRPr="00857738" w:rsidRDefault="00857738" w:rsidP="008577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5D148D" w:rsidRPr="00857738" w:rsidRDefault="005D148D" w:rsidP="008577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5D148D" w:rsidRPr="00857738" w:rsidRDefault="005D148D" w:rsidP="005D148D">
            <w:pPr>
              <w:rPr>
                <w:rFonts w:ascii="Corbel" w:hAnsi="Corbel"/>
                <w:b/>
                <w:bCs/>
              </w:rPr>
            </w:pPr>
            <w:r w:rsidRPr="00857738">
              <w:rPr>
                <w:rFonts w:ascii="Corbel" w:hAnsi="Corbel"/>
                <w:b/>
                <w:bCs/>
              </w:rPr>
              <w:t>Punktacja prac z egzaminu: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20-18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5,0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17-16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4,5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15-13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4,0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>12-11 punktów –</w:t>
            </w:r>
            <w:r w:rsidR="00857738">
              <w:rPr>
                <w:rFonts w:ascii="Corbel" w:eastAsia="Times New Roman" w:hAnsi="Corbel"/>
              </w:rPr>
              <w:t>ocena</w:t>
            </w:r>
            <w:r w:rsidRPr="00857738">
              <w:rPr>
                <w:rFonts w:ascii="Corbel" w:eastAsia="Times New Roman" w:hAnsi="Corbel"/>
              </w:rPr>
              <w:t xml:space="preserve"> 3,5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10-8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3,0</w:t>
            </w:r>
          </w:p>
          <w:p w:rsidR="005D148D" w:rsidRPr="00857738" w:rsidRDefault="005D148D" w:rsidP="005D148D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Corbel" w:hAnsi="Corbel"/>
              </w:rPr>
            </w:pPr>
            <w:r w:rsidRPr="00857738">
              <w:rPr>
                <w:rFonts w:ascii="Corbel" w:eastAsia="Times New Roman" w:hAnsi="Corbel"/>
              </w:rPr>
              <w:t xml:space="preserve">Poniżej 8 punktów – </w:t>
            </w:r>
            <w:r w:rsidR="00857738">
              <w:rPr>
                <w:rFonts w:ascii="Corbel" w:eastAsia="Times New Roman" w:hAnsi="Corbel"/>
              </w:rPr>
              <w:t xml:space="preserve">ocena </w:t>
            </w:r>
            <w:r w:rsidRPr="00857738">
              <w:rPr>
                <w:rFonts w:ascii="Corbel" w:eastAsia="Times New Roman" w:hAnsi="Corbel"/>
              </w:rPr>
              <w:t>2,0</w:t>
            </w:r>
          </w:p>
          <w:p w:rsidR="005D148D" w:rsidRPr="00B169DF" w:rsidRDefault="005D148D" w:rsidP="005D48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  <w:gridCol w:w="4469"/>
      </w:tblGrid>
      <w:tr w:rsidR="005D48DD" w:rsidRPr="004C3A5E" w:rsidTr="005D48DD">
        <w:tc>
          <w:tcPr>
            <w:tcW w:w="4625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469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D48DD" w:rsidRPr="004C3A5E" w:rsidTr="005D48DD">
        <w:tc>
          <w:tcPr>
            <w:tcW w:w="4625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469" w:type="dxa"/>
          </w:tcPr>
          <w:p w:rsidR="005D48DD" w:rsidRPr="004C3A5E" w:rsidRDefault="00A1235E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</w:p>
        </w:tc>
      </w:tr>
      <w:tr w:rsidR="005D48DD" w:rsidRPr="004C3A5E" w:rsidTr="005D48DD">
        <w:tc>
          <w:tcPr>
            <w:tcW w:w="4625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  <w:tr w:rsidR="005D48DD" w:rsidRPr="004C3A5E" w:rsidTr="005D48DD">
        <w:tc>
          <w:tcPr>
            <w:tcW w:w="4625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5D48DD" w:rsidRDefault="005D48DD" w:rsidP="00EB35ED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5D48DD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5D48DD" w:rsidRPr="002435AE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  <w:r w:rsidR="00A1235E"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  <w:r w:rsidR="00A1235E"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A1235E">
              <w:rPr>
                <w:rFonts w:ascii="Corbel" w:hAnsi="Corbel"/>
                <w:i/>
                <w:sz w:val="24"/>
                <w:szCs w:val="24"/>
              </w:rPr>
              <w:t>5</w:t>
            </w:r>
          </w:p>
        </w:tc>
      </w:tr>
      <w:tr w:rsidR="005D48DD" w:rsidRPr="00C0207A" w:rsidTr="005D48DD">
        <w:tc>
          <w:tcPr>
            <w:tcW w:w="4625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69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106</w:t>
            </w:r>
          </w:p>
        </w:tc>
      </w:tr>
      <w:tr w:rsidR="005D48DD" w:rsidRPr="00C0207A" w:rsidTr="005D48DD">
        <w:tc>
          <w:tcPr>
            <w:tcW w:w="4625" w:type="dxa"/>
          </w:tcPr>
          <w:p w:rsidR="005D48DD" w:rsidRPr="00C0207A" w:rsidRDefault="005D48DD" w:rsidP="005D48D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1943">
              <w:lastRenderedPageBreak/>
              <w:t>SUMARYCZNA LICZBA PUNKTÓW ECTS</w:t>
            </w:r>
          </w:p>
        </w:tc>
        <w:tc>
          <w:tcPr>
            <w:tcW w:w="4469" w:type="dxa"/>
          </w:tcPr>
          <w:p w:rsidR="005D48DD" w:rsidRDefault="005D48DD" w:rsidP="005D48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D807DD" w:rsidRPr="00864E57" w:rsidTr="00EB35ED">
        <w:tc>
          <w:tcPr>
            <w:tcW w:w="9072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807DD" w:rsidRPr="00C0207A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Hołyst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</w:t>
            </w:r>
            <w:r w:rsidR="00E974D2">
              <w:rPr>
                <w:rFonts w:ascii="Corbel" w:hAnsi="Corbel" w:cs="Times New Roman"/>
                <w:lang w:val="pl-PL"/>
              </w:rPr>
              <w:t xml:space="preserve"> Wyd.12,</w:t>
            </w:r>
            <w:r w:rsidRPr="00C0207A">
              <w:rPr>
                <w:rFonts w:ascii="Corbel" w:hAnsi="Corbel" w:cs="Times New Roman"/>
                <w:lang w:val="pl-PL"/>
              </w:rPr>
              <w:t xml:space="preserve"> Warszawa 20</w:t>
            </w:r>
            <w:r w:rsidR="00E974D2">
              <w:rPr>
                <w:rFonts w:ascii="Corbel" w:hAnsi="Corbel" w:cs="Times New Roman"/>
                <w:lang w:val="pl-PL"/>
              </w:rPr>
              <w:t>22.</w:t>
            </w:r>
          </w:p>
          <w:p w:rsidR="00D807DD" w:rsidRDefault="00D807DD" w:rsidP="00EB35ED">
            <w:pPr>
              <w:spacing w:after="0" w:line="240" w:lineRule="auto"/>
              <w:rPr>
                <w:rFonts w:ascii="Corbel" w:hAnsi="Corbel"/>
              </w:rPr>
            </w:pPr>
            <w:r w:rsidRPr="00C0207A">
              <w:rPr>
                <w:rFonts w:ascii="Corbel" w:hAnsi="Corbel"/>
              </w:rPr>
              <w:t xml:space="preserve">Hołyst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D807DD" w:rsidRDefault="00D807DD" w:rsidP="00EB35ED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D807DD" w:rsidRDefault="00D807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E5586F">
              <w:rPr>
                <w:rFonts w:ascii="Corbel" w:hAnsi="Corbel"/>
                <w:lang w:val="pl-PL"/>
              </w:rPr>
              <w:t xml:space="preserve">Pospiszyl I., </w:t>
            </w:r>
            <w:r w:rsidRPr="00E5586F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E5586F">
              <w:rPr>
                <w:rFonts w:ascii="Corbel" w:hAnsi="Corbel"/>
                <w:lang w:val="pl-PL"/>
              </w:rPr>
              <w:t xml:space="preserve">. </w:t>
            </w:r>
            <w:r w:rsidRPr="00C0207A">
              <w:rPr>
                <w:rFonts w:ascii="Corbel" w:hAnsi="Corbel"/>
              </w:rPr>
              <w:t>Warszawa 2008.</w:t>
            </w:r>
          </w:p>
        </w:tc>
      </w:tr>
      <w:tr w:rsidR="00D807DD" w:rsidRPr="00E5586F" w:rsidTr="00EB35ED">
        <w:tc>
          <w:tcPr>
            <w:tcW w:w="9072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974D2" w:rsidRPr="00C0207A" w:rsidRDefault="00E974D2" w:rsidP="00E974D2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>
              <w:rPr>
                <w:rFonts w:ascii="Corbel" w:hAnsi="Corbel" w:cs="Times New Roman"/>
                <w:lang w:val="pl-PL"/>
              </w:rPr>
              <w:t xml:space="preserve">e i patologie </w:t>
            </w:r>
            <w:r w:rsidR="00E974D2">
              <w:rPr>
                <w:rFonts w:ascii="Corbel" w:hAnsi="Corbel" w:cs="Times New Roman"/>
                <w:lang w:val="pl-PL"/>
              </w:rPr>
              <w:t>społeczne, S</w:t>
            </w:r>
            <w:r>
              <w:rPr>
                <w:rFonts w:ascii="Corbel" w:hAnsi="Corbel" w:cs="Times New Roman"/>
                <w:lang w:val="pl-PL"/>
              </w:rPr>
              <w:t>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Machela</w:t>
            </w:r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D807DD" w:rsidRPr="00864E57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Mościskier A., Natura ludzka i problem przestępczości. Warszawa 2001.</w:t>
            </w:r>
          </w:p>
          <w:p w:rsidR="00D807DD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Pospiszyl K., Przestępstwa seksualne. Warszawa 2005.</w:t>
            </w:r>
          </w:p>
          <w:p w:rsidR="00D807DD" w:rsidRPr="00633590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 w:rsidR="00B3679C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 w:rsidR="00B3679C">
              <w:rPr>
                <w:rFonts w:ascii="Corbel" w:hAnsi="Corbel" w:cs="Times New Roman"/>
                <w:b/>
                <w:caps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pod red. I. Mudreckiej. Warszawa 2017.</w:t>
            </w:r>
          </w:p>
          <w:p w:rsidR="00D807DD" w:rsidRPr="00E5586F" w:rsidRDefault="00D807DD" w:rsidP="00EB35E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 w:rsidR="00A8750F">
              <w:rPr>
                <w:rFonts w:ascii="Corbel" w:hAnsi="Corbel" w:cs="Times New Roman"/>
                <w:lang w:val="pl-PL"/>
              </w:rPr>
              <w:t>J.M. Stanik</w:t>
            </w:r>
            <w:r w:rsidR="00B3679C">
              <w:rPr>
                <w:rFonts w:ascii="Corbel" w:hAnsi="Corbel" w:cs="Times New Roman"/>
                <w:lang w:val="pl-PL"/>
              </w:rPr>
              <w:t xml:space="preserve"> </w:t>
            </w:r>
            <w:r>
              <w:rPr>
                <w:rFonts w:ascii="Corbel" w:hAnsi="Corbel" w:cs="Times New Roman"/>
                <w:lang w:val="pl-PL"/>
              </w:rPr>
              <w:t>i L. Woszczak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C68" w:rsidRDefault="00595C68" w:rsidP="00C16ABF">
      <w:pPr>
        <w:spacing w:after="0" w:line="240" w:lineRule="auto"/>
      </w:pPr>
      <w:r>
        <w:separator/>
      </w:r>
    </w:p>
  </w:endnote>
  <w:endnote w:type="continuationSeparator" w:id="1">
    <w:p w:rsidR="00595C68" w:rsidRDefault="00595C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C68" w:rsidRDefault="00595C68" w:rsidP="00C16ABF">
      <w:pPr>
        <w:spacing w:after="0" w:line="240" w:lineRule="auto"/>
      </w:pPr>
      <w:r>
        <w:separator/>
      </w:r>
    </w:p>
  </w:footnote>
  <w:footnote w:type="continuationSeparator" w:id="1">
    <w:p w:rsidR="00595C68" w:rsidRDefault="00595C68" w:rsidP="00C16ABF">
      <w:pPr>
        <w:spacing w:after="0" w:line="240" w:lineRule="auto"/>
      </w:pPr>
      <w:r>
        <w:continuationSeparator/>
      </w:r>
    </w:p>
  </w:footnote>
  <w:footnote w:id="2">
    <w:p w:rsidR="009A691F" w:rsidRDefault="009A691F" w:rsidP="009A69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0ABC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BE1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3AF9"/>
    <w:rsid w:val="002857DE"/>
    <w:rsid w:val="00291567"/>
    <w:rsid w:val="002A22BF"/>
    <w:rsid w:val="002A2389"/>
    <w:rsid w:val="002A3ED2"/>
    <w:rsid w:val="002A671D"/>
    <w:rsid w:val="002B1C8F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C29DE"/>
    <w:rsid w:val="003D18A9"/>
    <w:rsid w:val="003D6CE2"/>
    <w:rsid w:val="003D70D4"/>
    <w:rsid w:val="003E1941"/>
    <w:rsid w:val="003E2FE6"/>
    <w:rsid w:val="003E49D5"/>
    <w:rsid w:val="003F205D"/>
    <w:rsid w:val="003F38C0"/>
    <w:rsid w:val="0040083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97618"/>
    <w:rsid w:val="004A3EEA"/>
    <w:rsid w:val="004A4D1F"/>
    <w:rsid w:val="004B3F0E"/>
    <w:rsid w:val="004D31C0"/>
    <w:rsid w:val="004D5282"/>
    <w:rsid w:val="004F1551"/>
    <w:rsid w:val="004F1CA8"/>
    <w:rsid w:val="004F55A3"/>
    <w:rsid w:val="00504873"/>
    <w:rsid w:val="0050496F"/>
    <w:rsid w:val="00511744"/>
    <w:rsid w:val="00513B6F"/>
    <w:rsid w:val="00517C63"/>
    <w:rsid w:val="0052377A"/>
    <w:rsid w:val="005362CB"/>
    <w:rsid w:val="005363C4"/>
    <w:rsid w:val="00536BDE"/>
    <w:rsid w:val="00543ACC"/>
    <w:rsid w:val="005515FE"/>
    <w:rsid w:val="0056696D"/>
    <w:rsid w:val="0059484D"/>
    <w:rsid w:val="00595C68"/>
    <w:rsid w:val="005A0855"/>
    <w:rsid w:val="005A3196"/>
    <w:rsid w:val="005C080F"/>
    <w:rsid w:val="005C5378"/>
    <w:rsid w:val="005C55E5"/>
    <w:rsid w:val="005C696A"/>
    <w:rsid w:val="005D148D"/>
    <w:rsid w:val="005D48DD"/>
    <w:rsid w:val="005E43B7"/>
    <w:rsid w:val="005E6E85"/>
    <w:rsid w:val="005F31D2"/>
    <w:rsid w:val="005F76A3"/>
    <w:rsid w:val="0061029B"/>
    <w:rsid w:val="00613269"/>
    <w:rsid w:val="00617230"/>
    <w:rsid w:val="00621CE1"/>
    <w:rsid w:val="00627FC9"/>
    <w:rsid w:val="006324AF"/>
    <w:rsid w:val="00647FA8"/>
    <w:rsid w:val="00650C5F"/>
    <w:rsid w:val="00654934"/>
    <w:rsid w:val="006554E1"/>
    <w:rsid w:val="006620D9"/>
    <w:rsid w:val="00671958"/>
    <w:rsid w:val="00675843"/>
    <w:rsid w:val="00696477"/>
    <w:rsid w:val="006A7D8A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249F"/>
    <w:rsid w:val="007A4022"/>
    <w:rsid w:val="007A6E6E"/>
    <w:rsid w:val="007C3299"/>
    <w:rsid w:val="007C3BCC"/>
    <w:rsid w:val="007C4546"/>
    <w:rsid w:val="007D6E56"/>
    <w:rsid w:val="007F4155"/>
    <w:rsid w:val="007F69DE"/>
    <w:rsid w:val="008068C1"/>
    <w:rsid w:val="0081554D"/>
    <w:rsid w:val="0081707E"/>
    <w:rsid w:val="0084046B"/>
    <w:rsid w:val="008449B3"/>
    <w:rsid w:val="008552A2"/>
    <w:rsid w:val="0085747A"/>
    <w:rsid w:val="00857738"/>
    <w:rsid w:val="00883701"/>
    <w:rsid w:val="00884922"/>
    <w:rsid w:val="00885F64"/>
    <w:rsid w:val="008917F9"/>
    <w:rsid w:val="008A45F7"/>
    <w:rsid w:val="008B4E35"/>
    <w:rsid w:val="008B5930"/>
    <w:rsid w:val="008C0CC0"/>
    <w:rsid w:val="008C19A9"/>
    <w:rsid w:val="008C379D"/>
    <w:rsid w:val="008C5147"/>
    <w:rsid w:val="008C5359"/>
    <w:rsid w:val="008C5363"/>
    <w:rsid w:val="008D3DFB"/>
    <w:rsid w:val="008E64F4"/>
    <w:rsid w:val="008E7887"/>
    <w:rsid w:val="008F12C9"/>
    <w:rsid w:val="008F6E29"/>
    <w:rsid w:val="00916188"/>
    <w:rsid w:val="00923D7D"/>
    <w:rsid w:val="00925F36"/>
    <w:rsid w:val="00932A40"/>
    <w:rsid w:val="00933888"/>
    <w:rsid w:val="009508DF"/>
    <w:rsid w:val="00950DAC"/>
    <w:rsid w:val="00954A07"/>
    <w:rsid w:val="00997F14"/>
    <w:rsid w:val="009A691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AA4"/>
    <w:rsid w:val="00A1235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50F"/>
    <w:rsid w:val="00A97DE1"/>
    <w:rsid w:val="00AA30EB"/>
    <w:rsid w:val="00AB053C"/>
    <w:rsid w:val="00AC050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679C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C17F0"/>
    <w:rsid w:val="00BD18A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0729"/>
    <w:rsid w:val="00D425B2"/>
    <w:rsid w:val="00D428D6"/>
    <w:rsid w:val="00D552B2"/>
    <w:rsid w:val="00D608D1"/>
    <w:rsid w:val="00D74119"/>
    <w:rsid w:val="00D8075B"/>
    <w:rsid w:val="00D807DD"/>
    <w:rsid w:val="00D8328E"/>
    <w:rsid w:val="00D8678B"/>
    <w:rsid w:val="00DA2114"/>
    <w:rsid w:val="00DA2F79"/>
    <w:rsid w:val="00DA446B"/>
    <w:rsid w:val="00DC2325"/>
    <w:rsid w:val="00DE09C0"/>
    <w:rsid w:val="00DE4A14"/>
    <w:rsid w:val="00DF320D"/>
    <w:rsid w:val="00DF3988"/>
    <w:rsid w:val="00DF71C8"/>
    <w:rsid w:val="00E01C4C"/>
    <w:rsid w:val="00E129B8"/>
    <w:rsid w:val="00E21E7D"/>
    <w:rsid w:val="00E22FBC"/>
    <w:rsid w:val="00E24BF5"/>
    <w:rsid w:val="00E25338"/>
    <w:rsid w:val="00E33B75"/>
    <w:rsid w:val="00E51E44"/>
    <w:rsid w:val="00E63348"/>
    <w:rsid w:val="00E7053E"/>
    <w:rsid w:val="00E742AA"/>
    <w:rsid w:val="00E77E88"/>
    <w:rsid w:val="00E8107D"/>
    <w:rsid w:val="00E836B9"/>
    <w:rsid w:val="00E960BB"/>
    <w:rsid w:val="00E974D2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E026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styleId="Odwoaniedokomentarza">
    <w:name w:val="annotation reference"/>
    <w:basedOn w:val="Domylnaczcionkaakapitu"/>
    <w:uiPriority w:val="99"/>
    <w:semiHidden/>
    <w:unhideWhenUsed/>
    <w:rsid w:val="00632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24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24A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4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4AF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156A2-8A13-41AC-860C-93C809E1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342</TotalTime>
  <Pages>5</Pages>
  <Words>1225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30</cp:revision>
  <cp:lastPrinted>2019-02-06T12:12:00Z</cp:lastPrinted>
  <dcterms:created xsi:type="dcterms:W3CDTF">2023-06-07T06:22:00Z</dcterms:created>
  <dcterms:modified xsi:type="dcterms:W3CDTF">2025-10-04T18:03:00Z</dcterms:modified>
</cp:coreProperties>
</file>